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6B760EB7"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E37FAE">
        <w:rPr>
          <w:rFonts w:cs="Arial"/>
          <w:b/>
          <w:bCs/>
          <w:sz w:val="24"/>
        </w:rPr>
        <w:t>1</w:t>
      </w:r>
      <w:r w:rsidR="005128B2">
        <w:rPr>
          <w:b/>
          <w:i/>
          <w:noProof/>
          <w:sz w:val="22"/>
          <w:szCs w:val="22"/>
        </w:rPr>
        <w:tab/>
      </w:r>
      <w:r w:rsidR="00E27617" w:rsidRPr="00702B3E">
        <w:rPr>
          <w:b/>
          <w:iCs/>
          <w:noProof/>
          <w:sz w:val="24"/>
          <w:szCs w:val="24"/>
        </w:rPr>
        <w:t>S2-250</w:t>
      </w:r>
      <w:r w:rsidR="00B91EEB">
        <w:rPr>
          <w:b/>
          <w:iCs/>
          <w:noProof/>
          <w:sz w:val="24"/>
          <w:szCs w:val="24"/>
        </w:rPr>
        <w:t>8968</w:t>
      </w:r>
    </w:p>
    <w:p w14:paraId="02AA8FD4" w14:textId="0E677A79" w:rsidR="00C66810" w:rsidRPr="005128B2" w:rsidRDefault="00211DD2"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 13-17</w:t>
      </w:r>
      <w:fldSimple w:instr=" DOCPROPERTY  StartDate  \* MERGEFORMAT ">
        <w:r w:rsidR="00702B3E">
          <w:rPr>
            <w:b/>
            <w:noProof/>
            <w:sz w:val="24"/>
          </w:rPr>
          <w:t>,</w:t>
        </w:r>
        <w:r w:rsidR="00702B3E"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bookmarkStart w:id="0" w:name="_GoBack"/>
        <w:bookmarkEnd w:id="0"/>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97995E" w:rsidR="002772A1" w:rsidRDefault="00B91EEB" w:rsidP="00B91EEB">
            <w:pPr>
              <w:pStyle w:val="CRCoverPage"/>
              <w:spacing w:after="0"/>
              <w:jc w:val="center"/>
              <w:rPr>
                <w:noProof/>
                <w:lang w:eastAsia="ja-JP"/>
              </w:rPr>
            </w:pPr>
            <w:r>
              <w:rPr>
                <w:b/>
                <w:noProof/>
                <w:sz w:val="28"/>
                <w:lang w:eastAsia="ja-JP"/>
              </w:rPr>
              <w:t>1583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E334B0C" w:rsidR="002772A1" w:rsidRDefault="0039334C" w:rsidP="00C7132B">
            <w:pPr>
              <w:pStyle w:val="CRCoverPage"/>
              <w:spacing w:after="0"/>
              <w:jc w:val="center"/>
              <w:rPr>
                <w:noProof/>
                <w:sz w:val="28"/>
              </w:rPr>
            </w:pPr>
            <w:r>
              <w:rPr>
                <w:b/>
                <w:noProof/>
                <w:sz w:val="28"/>
              </w:rPr>
              <w:t>1</w:t>
            </w:r>
            <w:r w:rsidR="009E2210">
              <w:rPr>
                <w:b/>
                <w:noProof/>
                <w:sz w:val="28"/>
              </w:rPr>
              <w:t>8</w:t>
            </w:r>
            <w:r w:rsidR="009A404E">
              <w:rPr>
                <w:b/>
                <w:noProof/>
                <w:sz w:val="28"/>
              </w:rPr>
              <w:t>.</w:t>
            </w:r>
            <w:r w:rsidR="009E2210">
              <w:rPr>
                <w:b/>
                <w:noProof/>
                <w:sz w:val="28"/>
              </w:rPr>
              <w:t>1</w:t>
            </w:r>
            <w:r w:rsidR="00C7132B">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0FE3157" w:rsidR="00B73677" w:rsidRDefault="00F87242" w:rsidP="003B3E5F">
            <w:pPr>
              <w:pStyle w:val="CRCoverPage"/>
              <w:spacing w:after="0"/>
              <w:ind w:left="100"/>
              <w:rPr>
                <w:noProof/>
                <w:lang w:eastAsia="ja-JP"/>
              </w:rPr>
            </w:pPr>
            <w:r>
              <w:t>Partially Allowed NSSAI handling for network s</w:t>
            </w:r>
            <w:r w:rsidRPr="00D14832">
              <w:t>lice replac</w:t>
            </w:r>
            <w:r>
              <w:t>e</w:t>
            </w:r>
            <w:r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F8646E3" w:rsidR="00B73677" w:rsidRDefault="003B3E5F" w:rsidP="00B73677">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DFE46F" w:rsidR="00B73677" w:rsidRDefault="0074269C" w:rsidP="003B3E5F">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72157C" w:rsidR="00B73677" w:rsidRDefault="00B73677" w:rsidP="003B3E5F">
            <w:pPr>
              <w:pStyle w:val="CRCoverPage"/>
              <w:spacing w:after="0"/>
              <w:ind w:left="100"/>
              <w:rPr>
                <w:noProof/>
              </w:rPr>
            </w:pPr>
            <w:r>
              <w:rPr>
                <w:noProof/>
              </w:rPr>
              <w:t>202</w:t>
            </w:r>
            <w:r w:rsidR="00326F54">
              <w:rPr>
                <w:noProof/>
              </w:rPr>
              <w:t>5</w:t>
            </w:r>
            <w:r>
              <w:rPr>
                <w:noProof/>
              </w:rPr>
              <w:t>-</w:t>
            </w:r>
            <w:r w:rsidR="002F4DFD">
              <w:rPr>
                <w:noProof/>
              </w:rPr>
              <w:t>0</w:t>
            </w:r>
            <w:r w:rsidR="003B3E5F">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955ED54" w:rsidR="00B73677" w:rsidRDefault="009E2210"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0544626" w:rsidR="00B73677" w:rsidRDefault="00B73677" w:rsidP="00B73677">
            <w:pPr>
              <w:pStyle w:val="CRCoverPage"/>
              <w:spacing w:after="0"/>
              <w:ind w:left="100"/>
              <w:rPr>
                <w:noProof/>
              </w:rPr>
            </w:pPr>
            <w:r>
              <w:rPr>
                <w:noProof/>
              </w:rPr>
              <w:t>Rel-1</w:t>
            </w:r>
            <w:r w:rsidR="009E2210">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02AE0BA" w:rsidR="00F67265" w:rsidRPr="00F67265" w:rsidRDefault="00F67265" w:rsidP="00A22763">
            <w:pPr>
              <w:pStyle w:val="CRCoverPage"/>
              <w:spacing w:after="0"/>
              <w:rPr>
                <w:rFonts w:eastAsiaTheme="minorEastAsia"/>
                <w:lang w:eastAsia="zh-CN"/>
              </w:rPr>
            </w:pPr>
            <w:r>
              <w:rPr>
                <w:rFonts w:eastAsiaTheme="minorEastAsia"/>
                <w:lang w:eastAsia="zh-CN"/>
              </w:rPr>
              <w:t xml:space="preserve">The PCRT for Allowed NSSAI change and Partially Allowed NSSAI change may cause the PCF to notify the </w:t>
            </w:r>
            <w:r>
              <w:t>S-NSSAI availability information</w:t>
            </w:r>
            <w:r>
              <w:rPr>
                <w:rFonts w:eastAsiaTheme="minorEastAsia"/>
                <w:lang w:eastAsia="zh-CN"/>
              </w:rPr>
              <w:t xml:space="preserve"> to the AMF. </w:t>
            </w:r>
            <w:r w:rsidR="00A22763">
              <w:rPr>
                <w:rFonts w:eastAsiaTheme="minorEastAsia"/>
                <w:lang w:eastAsia="zh-CN"/>
              </w:rPr>
              <w:t>When t</w:t>
            </w:r>
            <w:r>
              <w:t>he PCF detects the change in the availability of the S-NSSAI in the Allowed NSSAI or Partially Allowed NSSAI and</w:t>
            </w:r>
            <w:r w:rsidR="00A22763">
              <w:t xml:space="preserve"> it may </w:t>
            </w:r>
            <w:r>
              <w:t>notify the S-NSSAI availability information to the AMF</w:t>
            </w:r>
            <w:r w:rsidR="00A22763">
              <w:t xml:space="preserve"> per local configuration</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A22763"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DE4BE6E" w:rsidR="0094445C" w:rsidRPr="00A22763" w:rsidRDefault="00A22763" w:rsidP="00A22763">
            <w:pPr>
              <w:pStyle w:val="CRCoverPage"/>
              <w:spacing w:after="0"/>
              <w:rPr>
                <w:rFonts w:eastAsiaTheme="minorEastAsia"/>
                <w:lang w:val="en-US" w:eastAsia="zh-CN"/>
              </w:rPr>
            </w:pPr>
            <w:r>
              <w:rPr>
                <w:rFonts w:eastAsiaTheme="minorEastAsia"/>
                <w:lang w:eastAsia="zh-CN"/>
              </w:rPr>
              <w:t xml:space="preserve">Clarify that the </w:t>
            </w:r>
            <w:r>
              <w:rPr>
                <w:rFonts w:eastAsiaTheme="minorEastAsia"/>
                <w:lang w:val="en-US" w:eastAsia="zh-CN"/>
              </w:rPr>
              <w:t xml:space="preserve">PCF can detect the change in the availability of the S-NSSAI in the </w:t>
            </w:r>
            <w:r>
              <w:rPr>
                <w:rFonts w:eastAsiaTheme="minorEastAsia"/>
                <w:lang w:eastAsia="zh-CN"/>
              </w:rPr>
              <w:t xml:space="preserve">Partially Allowed NSSAI and </w:t>
            </w:r>
            <w:r>
              <w:t>notify the S-NSSAI availability information to the AMF per local configuration.</w:t>
            </w:r>
            <w:r>
              <w:rPr>
                <w:rFonts w:eastAsiaTheme="minorEastAsia"/>
                <w:lang w:eastAsia="zh-CN"/>
              </w:rPr>
              <w:t xml:space="preserve"> </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84A7CD" w:rsidR="0094445C" w:rsidRDefault="00A22763" w:rsidP="0094445C">
            <w:pPr>
              <w:pStyle w:val="CRCoverPage"/>
              <w:spacing w:after="0"/>
            </w:pPr>
            <w:r>
              <w:t>The network slice replacement may not work for S-NSSAI in the Partially Allowed NSSAI.</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E7A639" w:rsidR="0094445C" w:rsidRDefault="003B3E5F" w:rsidP="0094445C">
            <w:pPr>
              <w:pStyle w:val="CRCoverPage"/>
              <w:spacing w:after="0"/>
              <w:ind w:left="100"/>
              <w:rPr>
                <w:noProof/>
                <w:lang w:eastAsia="ja-JP"/>
              </w:rPr>
            </w:pPr>
            <w:r>
              <w:rPr>
                <w:noProof/>
                <w:lang w:eastAsia="ja-JP"/>
              </w:rPr>
              <w:t>6.1.2.5</w:t>
            </w:r>
            <w:r>
              <w:rPr>
                <w:rFonts w:eastAsiaTheme="minorEastAsia" w:hint="eastAsia"/>
                <w:noProof/>
                <w:lang w:eastAsia="zh-CN"/>
              </w:rPr>
              <w:t>,</w:t>
            </w:r>
            <w:r>
              <w:rPr>
                <w:rFonts w:eastAsiaTheme="minorEastAsia"/>
                <w:noProof/>
                <w:lang w:eastAsia="zh-CN"/>
              </w:rPr>
              <w:t xml:space="preserve"> </w:t>
            </w:r>
            <w:r w:rsidR="0094445C" w:rsidRPr="00AC7D31">
              <w:rPr>
                <w:noProof/>
                <w:lang w:eastAsia="ja-JP"/>
              </w:rPr>
              <w:t>6.1.2.1</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504E1DB0" w14:textId="77777777" w:rsidR="0054177C" w:rsidRPr="003D4ABF" w:rsidRDefault="0054177C" w:rsidP="0054177C">
      <w:pPr>
        <w:pStyle w:val="40"/>
      </w:pPr>
      <w:bookmarkStart w:id="30" w:name="_CR6_1_1_2_2"/>
      <w:bookmarkStart w:id="31" w:name="_Toc201216377"/>
      <w:bookmarkStart w:id="32" w:name="_Toc51836872"/>
      <w:bookmarkStart w:id="33" w:name="_Toc201217200"/>
      <w:bookmarkStart w:id="34" w:name="_Toc201217187"/>
      <w:bookmarkEnd w:id="30"/>
      <w:r w:rsidRPr="003D4ABF">
        <w:t>6.1.2.5</w:t>
      </w:r>
      <w:r w:rsidRPr="003D4ABF">
        <w:tab/>
        <w:t>Policy Control Request Triggers relevant for AMF</w:t>
      </w:r>
      <w:bookmarkEnd w:id="31"/>
    </w:p>
    <w:p w14:paraId="5FD5D8E1" w14:textId="77777777" w:rsidR="0054177C" w:rsidRPr="003D4ABF" w:rsidRDefault="0054177C" w:rsidP="0054177C">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9EE17D1" w14:textId="77777777" w:rsidR="0054177C" w:rsidRPr="003D4ABF" w:rsidRDefault="0054177C" w:rsidP="0054177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E146BDE" w14:textId="77777777" w:rsidR="0054177C" w:rsidRPr="003D4ABF" w:rsidRDefault="0054177C" w:rsidP="0054177C">
      <w:r w:rsidRPr="003D4ABF">
        <w:t xml:space="preserve">The </w:t>
      </w:r>
      <w:r>
        <w:t xml:space="preserve">Policy Control Request Triggers </w:t>
      </w:r>
      <w:r w:rsidRPr="003D4ABF">
        <w:t>are not applicable any longer at termination of the AM Policy Association or termination of UE Policy Association.</w:t>
      </w:r>
    </w:p>
    <w:p w14:paraId="607AED4D" w14:textId="77777777" w:rsidR="0054177C" w:rsidRPr="003D4ABF" w:rsidRDefault="0054177C" w:rsidP="0054177C">
      <w:pPr>
        <w:pStyle w:val="TH"/>
      </w:pPr>
      <w:bookmarkStart w:id="35" w:name="_CRTable6_1_2_51"/>
      <w:r w:rsidRPr="003D4ABF">
        <w:t xml:space="preserve">Table </w:t>
      </w:r>
      <w:bookmarkEnd w:id="3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4177C" w:rsidRPr="003D4ABF" w14:paraId="6F24D50B" w14:textId="77777777" w:rsidTr="008072AD">
        <w:trPr>
          <w:tblHeader/>
        </w:trPr>
        <w:tc>
          <w:tcPr>
            <w:tcW w:w="2061" w:type="dxa"/>
          </w:tcPr>
          <w:p w14:paraId="66EE9204" w14:textId="77777777" w:rsidR="0054177C" w:rsidRPr="003D4ABF" w:rsidRDefault="0054177C" w:rsidP="008072AD">
            <w:pPr>
              <w:pStyle w:val="TAH"/>
            </w:pPr>
            <w:r w:rsidRPr="003D4ABF">
              <w:t>Policy Control Request Trigger</w:t>
            </w:r>
          </w:p>
        </w:tc>
        <w:tc>
          <w:tcPr>
            <w:tcW w:w="5513" w:type="dxa"/>
          </w:tcPr>
          <w:p w14:paraId="696484A2" w14:textId="77777777" w:rsidR="0054177C" w:rsidRPr="003D4ABF" w:rsidRDefault="0054177C" w:rsidP="008072AD">
            <w:pPr>
              <w:pStyle w:val="TAH"/>
            </w:pPr>
            <w:r w:rsidRPr="003D4ABF">
              <w:t>Description</w:t>
            </w:r>
          </w:p>
        </w:tc>
        <w:tc>
          <w:tcPr>
            <w:tcW w:w="2055" w:type="dxa"/>
          </w:tcPr>
          <w:p w14:paraId="50412B3E" w14:textId="77777777" w:rsidR="0054177C" w:rsidRPr="003D4ABF" w:rsidRDefault="0054177C" w:rsidP="008072AD">
            <w:pPr>
              <w:pStyle w:val="TAH"/>
            </w:pPr>
            <w:r w:rsidRPr="003D4ABF">
              <w:t>Condition for reporting</w:t>
            </w:r>
          </w:p>
        </w:tc>
      </w:tr>
      <w:tr w:rsidR="0054177C" w:rsidRPr="003D4ABF" w14:paraId="72E8776E" w14:textId="77777777" w:rsidTr="008072AD">
        <w:tc>
          <w:tcPr>
            <w:tcW w:w="2061" w:type="dxa"/>
          </w:tcPr>
          <w:p w14:paraId="730DF9EF" w14:textId="77777777" w:rsidR="0054177C" w:rsidRPr="003D4ABF" w:rsidRDefault="0054177C" w:rsidP="008072AD">
            <w:pPr>
              <w:pStyle w:val="TAL"/>
            </w:pPr>
            <w:r w:rsidRPr="003D4ABF">
              <w:t>Location change (tracking area)</w:t>
            </w:r>
          </w:p>
        </w:tc>
        <w:tc>
          <w:tcPr>
            <w:tcW w:w="5513" w:type="dxa"/>
          </w:tcPr>
          <w:p w14:paraId="7A3A383D" w14:textId="77777777" w:rsidR="0054177C" w:rsidRPr="003D4ABF" w:rsidRDefault="0054177C" w:rsidP="008072AD">
            <w:pPr>
              <w:pStyle w:val="TAL"/>
            </w:pPr>
            <w:r w:rsidRPr="003D4ABF">
              <w:t>The tracking area of the UE has changed.</w:t>
            </w:r>
          </w:p>
        </w:tc>
        <w:tc>
          <w:tcPr>
            <w:tcW w:w="2055" w:type="dxa"/>
          </w:tcPr>
          <w:p w14:paraId="268C6416" w14:textId="77777777" w:rsidR="0054177C" w:rsidRPr="003D4ABF" w:rsidRDefault="0054177C" w:rsidP="008072AD">
            <w:pPr>
              <w:pStyle w:val="TAL"/>
            </w:pPr>
            <w:r w:rsidRPr="003D4ABF">
              <w:t>PCF (AM Policy</w:t>
            </w:r>
            <w:r>
              <w:t xml:space="preserve"> Association</w:t>
            </w:r>
            <w:r w:rsidRPr="003D4ABF">
              <w:t>, UE Policy</w:t>
            </w:r>
            <w:r>
              <w:t xml:space="preserve"> Association</w:t>
            </w:r>
            <w:r w:rsidRPr="003D4ABF">
              <w:t>)</w:t>
            </w:r>
          </w:p>
        </w:tc>
      </w:tr>
      <w:tr w:rsidR="0054177C" w:rsidRPr="003D4ABF" w14:paraId="1EB660B8" w14:textId="77777777" w:rsidTr="008072AD">
        <w:tc>
          <w:tcPr>
            <w:tcW w:w="2061" w:type="dxa"/>
          </w:tcPr>
          <w:p w14:paraId="5B3AB630" w14:textId="77777777" w:rsidR="0054177C" w:rsidRPr="003D4ABF" w:rsidRDefault="0054177C" w:rsidP="008072AD">
            <w:pPr>
              <w:pStyle w:val="TAL"/>
            </w:pPr>
            <w:r w:rsidRPr="003D4ABF">
              <w:t>Change of UE presence in Presence Reporting Area</w:t>
            </w:r>
          </w:p>
        </w:tc>
        <w:tc>
          <w:tcPr>
            <w:tcW w:w="5513" w:type="dxa"/>
          </w:tcPr>
          <w:p w14:paraId="766C39C2" w14:textId="77777777" w:rsidR="0054177C" w:rsidRPr="003D4ABF" w:rsidRDefault="0054177C" w:rsidP="008072AD">
            <w:pPr>
              <w:pStyle w:val="TAL"/>
            </w:pPr>
            <w:r w:rsidRPr="003D4ABF">
              <w:t>The UE is entering/leaving a Presence Reporting Area.</w:t>
            </w:r>
          </w:p>
        </w:tc>
        <w:tc>
          <w:tcPr>
            <w:tcW w:w="2055" w:type="dxa"/>
          </w:tcPr>
          <w:p w14:paraId="30F0BE04" w14:textId="77777777" w:rsidR="0054177C" w:rsidRPr="003D4ABF" w:rsidRDefault="0054177C" w:rsidP="008072AD">
            <w:pPr>
              <w:pStyle w:val="TAL"/>
            </w:pPr>
            <w:r w:rsidRPr="003D4ABF">
              <w:t>PCF (AM Policy</w:t>
            </w:r>
            <w:r>
              <w:t xml:space="preserve"> Association</w:t>
            </w:r>
            <w:r w:rsidRPr="003D4ABF">
              <w:t>, UE Policy</w:t>
            </w:r>
            <w:r>
              <w:t xml:space="preserve"> Association</w:t>
            </w:r>
            <w:r w:rsidRPr="003D4ABF">
              <w:t>)</w:t>
            </w:r>
          </w:p>
        </w:tc>
      </w:tr>
      <w:tr w:rsidR="0054177C" w:rsidRPr="003D4ABF" w14:paraId="76E690E5" w14:textId="77777777" w:rsidTr="008072AD">
        <w:tc>
          <w:tcPr>
            <w:tcW w:w="2061" w:type="dxa"/>
          </w:tcPr>
          <w:p w14:paraId="55A92E56" w14:textId="77777777" w:rsidR="0054177C" w:rsidRPr="003D4ABF" w:rsidRDefault="0054177C" w:rsidP="008072AD">
            <w:pPr>
              <w:pStyle w:val="TAL"/>
            </w:pPr>
            <w:r w:rsidRPr="003D4ABF">
              <w:t>Service Area restriction change</w:t>
            </w:r>
          </w:p>
        </w:tc>
        <w:tc>
          <w:tcPr>
            <w:tcW w:w="5513" w:type="dxa"/>
          </w:tcPr>
          <w:p w14:paraId="56637B9F" w14:textId="77777777" w:rsidR="0054177C" w:rsidRPr="003D4ABF" w:rsidRDefault="0054177C" w:rsidP="008072AD">
            <w:pPr>
              <w:pStyle w:val="TAL"/>
            </w:pPr>
            <w:r w:rsidRPr="003D4ABF">
              <w:t>The subscribed service area restriction information has changed.</w:t>
            </w:r>
          </w:p>
        </w:tc>
        <w:tc>
          <w:tcPr>
            <w:tcW w:w="2055" w:type="dxa"/>
          </w:tcPr>
          <w:p w14:paraId="418A6F8F"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ABDBAB0" w14:textId="77777777" w:rsidTr="008072AD">
        <w:tc>
          <w:tcPr>
            <w:tcW w:w="2061" w:type="dxa"/>
          </w:tcPr>
          <w:p w14:paraId="06519A21" w14:textId="77777777" w:rsidR="0054177C" w:rsidRPr="003D4ABF" w:rsidRDefault="0054177C" w:rsidP="008072AD">
            <w:pPr>
              <w:pStyle w:val="TAL"/>
            </w:pPr>
            <w:r w:rsidRPr="003D4ABF">
              <w:t>RFSP index change</w:t>
            </w:r>
          </w:p>
        </w:tc>
        <w:tc>
          <w:tcPr>
            <w:tcW w:w="5513" w:type="dxa"/>
          </w:tcPr>
          <w:p w14:paraId="03929E10" w14:textId="77777777" w:rsidR="0054177C" w:rsidRPr="003D4ABF" w:rsidRDefault="0054177C" w:rsidP="008072AD">
            <w:pPr>
              <w:pStyle w:val="TAL"/>
            </w:pPr>
            <w:r w:rsidRPr="003D4ABF">
              <w:t>The subscribed RFSP index has changed.</w:t>
            </w:r>
          </w:p>
        </w:tc>
        <w:tc>
          <w:tcPr>
            <w:tcW w:w="2055" w:type="dxa"/>
          </w:tcPr>
          <w:p w14:paraId="2AC67686" w14:textId="77777777" w:rsidR="0054177C" w:rsidRPr="003D4ABF" w:rsidRDefault="0054177C" w:rsidP="008072AD">
            <w:pPr>
              <w:pStyle w:val="TAL"/>
            </w:pPr>
            <w:r w:rsidRPr="003D4ABF">
              <w:t>PCF (AM Policy</w:t>
            </w:r>
            <w:r>
              <w:t xml:space="preserve"> Association</w:t>
            </w:r>
            <w:r w:rsidRPr="003D4ABF">
              <w:t>)</w:t>
            </w:r>
          </w:p>
        </w:tc>
      </w:tr>
      <w:tr w:rsidR="0054177C" w:rsidRPr="003D4ABF" w14:paraId="742C7054" w14:textId="77777777" w:rsidTr="008072AD">
        <w:tc>
          <w:tcPr>
            <w:tcW w:w="2061" w:type="dxa"/>
          </w:tcPr>
          <w:p w14:paraId="7BAFBAC4" w14:textId="77777777" w:rsidR="0054177C" w:rsidRPr="003D4ABF" w:rsidRDefault="0054177C" w:rsidP="008072AD">
            <w:pPr>
              <w:pStyle w:val="TAL"/>
            </w:pPr>
            <w:r w:rsidRPr="003D4ABF">
              <w:t>Change of the Allowed NSSAI</w:t>
            </w:r>
          </w:p>
        </w:tc>
        <w:tc>
          <w:tcPr>
            <w:tcW w:w="5513" w:type="dxa"/>
          </w:tcPr>
          <w:p w14:paraId="1F9CE053" w14:textId="77777777" w:rsidR="0054177C" w:rsidRPr="003D4ABF" w:rsidRDefault="0054177C" w:rsidP="008072AD">
            <w:pPr>
              <w:pStyle w:val="TAL"/>
            </w:pPr>
            <w:r w:rsidRPr="003D4ABF">
              <w:rPr>
                <w:rFonts w:eastAsia="宋体"/>
              </w:rPr>
              <w:t>The Allowed NSSAI has changed.</w:t>
            </w:r>
          </w:p>
        </w:tc>
        <w:tc>
          <w:tcPr>
            <w:tcW w:w="2055" w:type="dxa"/>
          </w:tcPr>
          <w:p w14:paraId="60569203" w14:textId="77777777" w:rsidR="0054177C" w:rsidRPr="003D4ABF" w:rsidRDefault="0054177C" w:rsidP="008072AD">
            <w:pPr>
              <w:pStyle w:val="TAL"/>
            </w:pPr>
            <w:r w:rsidRPr="003D4ABF">
              <w:t>PCF (AM Policy</w:t>
            </w:r>
            <w:r>
              <w:t xml:space="preserve"> Association</w:t>
            </w:r>
            <w:r w:rsidRPr="003D4ABF">
              <w:t>)</w:t>
            </w:r>
          </w:p>
        </w:tc>
      </w:tr>
      <w:tr w:rsidR="0054177C" w:rsidRPr="003D4ABF" w14:paraId="2984A4FC" w14:textId="77777777" w:rsidTr="008072AD">
        <w:tc>
          <w:tcPr>
            <w:tcW w:w="2061" w:type="dxa"/>
          </w:tcPr>
          <w:p w14:paraId="67DE2E4A" w14:textId="77777777" w:rsidR="0054177C" w:rsidRPr="003D4ABF" w:rsidRDefault="0054177C" w:rsidP="008072AD">
            <w:pPr>
              <w:pStyle w:val="TAL"/>
            </w:pPr>
            <w:r w:rsidRPr="003D4ABF">
              <w:t>Generation of Target NSSAI</w:t>
            </w:r>
          </w:p>
        </w:tc>
        <w:tc>
          <w:tcPr>
            <w:tcW w:w="5513" w:type="dxa"/>
          </w:tcPr>
          <w:p w14:paraId="51A2BCC0" w14:textId="77777777" w:rsidR="0054177C" w:rsidRPr="003D4ABF" w:rsidRDefault="0054177C" w:rsidP="008072AD">
            <w:pPr>
              <w:pStyle w:val="TAL"/>
            </w:pPr>
            <w:r w:rsidRPr="003D4ABF">
              <w:t>The Target NSSAI has been generated.</w:t>
            </w:r>
          </w:p>
        </w:tc>
        <w:tc>
          <w:tcPr>
            <w:tcW w:w="2055" w:type="dxa"/>
          </w:tcPr>
          <w:p w14:paraId="6B2FF2DB" w14:textId="77777777" w:rsidR="0054177C" w:rsidRPr="003D4ABF" w:rsidRDefault="0054177C" w:rsidP="008072AD">
            <w:pPr>
              <w:pStyle w:val="TAL"/>
            </w:pPr>
            <w:r w:rsidRPr="003D4ABF">
              <w:t>PCF (AM Policy</w:t>
            </w:r>
            <w:r>
              <w:t xml:space="preserve"> Association</w:t>
            </w:r>
            <w:r w:rsidRPr="003D4ABF">
              <w:t>)</w:t>
            </w:r>
          </w:p>
        </w:tc>
      </w:tr>
      <w:tr w:rsidR="0054177C" w:rsidRPr="003D4ABF" w14:paraId="33699DED" w14:textId="77777777" w:rsidTr="008072AD">
        <w:tc>
          <w:tcPr>
            <w:tcW w:w="2061" w:type="dxa"/>
          </w:tcPr>
          <w:p w14:paraId="60BA20E6" w14:textId="77777777" w:rsidR="0054177C" w:rsidRPr="003D4ABF" w:rsidRDefault="0054177C" w:rsidP="008072AD">
            <w:pPr>
              <w:pStyle w:val="TAL"/>
            </w:pPr>
            <w:r>
              <w:t>Change of Partially Allowed NSSAI</w:t>
            </w:r>
          </w:p>
        </w:tc>
        <w:tc>
          <w:tcPr>
            <w:tcW w:w="5513" w:type="dxa"/>
          </w:tcPr>
          <w:p w14:paraId="5F8D1116" w14:textId="77777777" w:rsidR="0054177C" w:rsidRPr="003D4ABF" w:rsidRDefault="0054177C" w:rsidP="008072AD">
            <w:pPr>
              <w:pStyle w:val="TAL"/>
            </w:pPr>
            <w:r>
              <w:t>The Partially Allowed NSSAI has changed.</w:t>
            </w:r>
          </w:p>
        </w:tc>
        <w:tc>
          <w:tcPr>
            <w:tcW w:w="2055" w:type="dxa"/>
          </w:tcPr>
          <w:p w14:paraId="41D56AA9" w14:textId="77777777" w:rsidR="0054177C" w:rsidRPr="003D4ABF" w:rsidRDefault="0054177C" w:rsidP="008072AD">
            <w:pPr>
              <w:pStyle w:val="TAL"/>
            </w:pPr>
            <w:r w:rsidRPr="003D4ABF">
              <w:t>PCF (AM Policy</w:t>
            </w:r>
            <w:r>
              <w:t xml:space="preserve"> Association</w:t>
            </w:r>
            <w:r w:rsidRPr="003D4ABF">
              <w:t>)</w:t>
            </w:r>
          </w:p>
        </w:tc>
      </w:tr>
      <w:tr w:rsidR="0054177C" w:rsidRPr="003D4ABF" w14:paraId="4980EC2F" w14:textId="77777777" w:rsidTr="008072AD">
        <w:tc>
          <w:tcPr>
            <w:tcW w:w="2061" w:type="dxa"/>
          </w:tcPr>
          <w:p w14:paraId="75DC6057" w14:textId="77777777" w:rsidR="0054177C" w:rsidRPr="003D4ABF" w:rsidRDefault="0054177C" w:rsidP="008072AD">
            <w:pPr>
              <w:pStyle w:val="TAL"/>
            </w:pPr>
            <w:r>
              <w:t>Change of S-NSSAI(s) rejected partially in the RA</w:t>
            </w:r>
          </w:p>
        </w:tc>
        <w:tc>
          <w:tcPr>
            <w:tcW w:w="5513" w:type="dxa"/>
          </w:tcPr>
          <w:p w14:paraId="2268E23E" w14:textId="77777777" w:rsidR="0054177C" w:rsidRPr="003D4ABF" w:rsidRDefault="0054177C" w:rsidP="008072AD">
            <w:pPr>
              <w:pStyle w:val="TAL"/>
            </w:pPr>
            <w:r>
              <w:t>The S-NSSAI(s) rejected partially in the RA has changed.</w:t>
            </w:r>
          </w:p>
        </w:tc>
        <w:tc>
          <w:tcPr>
            <w:tcW w:w="2055" w:type="dxa"/>
          </w:tcPr>
          <w:p w14:paraId="2CBC2916" w14:textId="77777777" w:rsidR="0054177C" w:rsidRPr="003D4ABF" w:rsidRDefault="0054177C" w:rsidP="008072AD">
            <w:pPr>
              <w:pStyle w:val="TAL"/>
            </w:pPr>
            <w:r w:rsidRPr="003D4ABF">
              <w:t>PCF (AM Policy</w:t>
            </w:r>
            <w:r>
              <w:t xml:space="preserve"> Association</w:t>
            </w:r>
            <w:r w:rsidRPr="003D4ABF">
              <w:t>)</w:t>
            </w:r>
          </w:p>
        </w:tc>
      </w:tr>
      <w:tr w:rsidR="0054177C" w:rsidRPr="003D4ABF" w14:paraId="3431C3AD" w14:textId="77777777" w:rsidTr="008072AD">
        <w:tc>
          <w:tcPr>
            <w:tcW w:w="2061" w:type="dxa"/>
          </w:tcPr>
          <w:p w14:paraId="71F1B3F1" w14:textId="77777777" w:rsidR="0054177C" w:rsidRPr="003D4ABF" w:rsidRDefault="0054177C" w:rsidP="008072AD">
            <w:pPr>
              <w:pStyle w:val="TAL"/>
            </w:pPr>
            <w:r>
              <w:t>Change of rejected S-NSSAI(s) for the RA</w:t>
            </w:r>
          </w:p>
        </w:tc>
        <w:tc>
          <w:tcPr>
            <w:tcW w:w="5513" w:type="dxa"/>
          </w:tcPr>
          <w:p w14:paraId="609121D4" w14:textId="77777777" w:rsidR="0054177C" w:rsidRPr="003D4ABF" w:rsidRDefault="0054177C" w:rsidP="008072AD">
            <w:pPr>
              <w:pStyle w:val="TAL"/>
            </w:pPr>
            <w:r>
              <w:t>The rejected S-NSSAI(s) for the RA has changed.</w:t>
            </w:r>
          </w:p>
        </w:tc>
        <w:tc>
          <w:tcPr>
            <w:tcW w:w="2055" w:type="dxa"/>
          </w:tcPr>
          <w:p w14:paraId="3ACBB6D4" w14:textId="77777777" w:rsidR="0054177C" w:rsidRPr="003D4ABF" w:rsidRDefault="0054177C" w:rsidP="008072AD">
            <w:pPr>
              <w:pStyle w:val="TAL"/>
            </w:pPr>
            <w:r w:rsidRPr="003D4ABF">
              <w:t>PCF (AM Policy</w:t>
            </w:r>
            <w:r>
              <w:t xml:space="preserve"> Association</w:t>
            </w:r>
            <w:r w:rsidRPr="003D4ABF">
              <w:t>)</w:t>
            </w:r>
          </w:p>
        </w:tc>
      </w:tr>
      <w:tr w:rsidR="0054177C" w:rsidRPr="003D4ABF" w14:paraId="2BF82912" w14:textId="77777777" w:rsidTr="008072AD">
        <w:tc>
          <w:tcPr>
            <w:tcW w:w="2061" w:type="dxa"/>
          </w:tcPr>
          <w:p w14:paraId="742C8375" w14:textId="77777777" w:rsidR="0054177C" w:rsidRPr="003D4ABF" w:rsidRDefault="0054177C" w:rsidP="008072AD">
            <w:pPr>
              <w:pStyle w:val="TAL"/>
            </w:pPr>
            <w:r>
              <w:t>Change of Pending NSSAI</w:t>
            </w:r>
          </w:p>
        </w:tc>
        <w:tc>
          <w:tcPr>
            <w:tcW w:w="5513" w:type="dxa"/>
          </w:tcPr>
          <w:p w14:paraId="6ABC27DF" w14:textId="77777777" w:rsidR="0054177C" w:rsidRPr="003D4ABF" w:rsidRDefault="0054177C" w:rsidP="008072AD">
            <w:pPr>
              <w:pStyle w:val="TAL"/>
            </w:pPr>
            <w:r>
              <w:t>The Pending NSSAI has changed.</w:t>
            </w:r>
          </w:p>
        </w:tc>
        <w:tc>
          <w:tcPr>
            <w:tcW w:w="2055" w:type="dxa"/>
          </w:tcPr>
          <w:p w14:paraId="4F528654" w14:textId="77777777" w:rsidR="0054177C" w:rsidRPr="003D4ABF" w:rsidRDefault="0054177C" w:rsidP="008072AD">
            <w:pPr>
              <w:pStyle w:val="TAL"/>
            </w:pPr>
            <w:r w:rsidRPr="003D4ABF">
              <w:t>PCF (AM Policy</w:t>
            </w:r>
            <w:r>
              <w:t xml:space="preserve"> Association</w:t>
            </w:r>
            <w:r w:rsidRPr="003D4ABF">
              <w:t>)</w:t>
            </w:r>
          </w:p>
        </w:tc>
      </w:tr>
      <w:tr w:rsidR="0054177C" w:rsidRPr="003D4ABF" w14:paraId="0ED401C3" w14:textId="77777777" w:rsidTr="008072AD">
        <w:tc>
          <w:tcPr>
            <w:tcW w:w="2061" w:type="dxa"/>
          </w:tcPr>
          <w:p w14:paraId="6A4C683C" w14:textId="77777777" w:rsidR="0054177C" w:rsidRPr="003D4ABF" w:rsidRDefault="0054177C" w:rsidP="008072AD">
            <w:pPr>
              <w:pStyle w:val="TAL"/>
            </w:pPr>
            <w:r w:rsidRPr="003D4ABF">
              <w:t>UE-Slice-MBR change</w:t>
            </w:r>
          </w:p>
        </w:tc>
        <w:tc>
          <w:tcPr>
            <w:tcW w:w="5513" w:type="dxa"/>
          </w:tcPr>
          <w:p w14:paraId="1047B7B1" w14:textId="77777777" w:rsidR="0054177C" w:rsidRPr="003D4ABF" w:rsidRDefault="0054177C" w:rsidP="008072AD">
            <w:pPr>
              <w:pStyle w:val="TAL"/>
              <w:rPr>
                <w:rFonts w:eastAsia="宋体"/>
              </w:rPr>
            </w:pPr>
            <w:r w:rsidRPr="003D4ABF">
              <w:rPr>
                <w:rFonts w:eastAsia="宋体"/>
              </w:rPr>
              <w:t>The subscribed UE-Slice-MBR has changed.</w:t>
            </w:r>
          </w:p>
        </w:tc>
        <w:tc>
          <w:tcPr>
            <w:tcW w:w="2055" w:type="dxa"/>
          </w:tcPr>
          <w:p w14:paraId="2A5EB860"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D3A00BF" w14:textId="77777777" w:rsidTr="008072AD">
        <w:tc>
          <w:tcPr>
            <w:tcW w:w="2061" w:type="dxa"/>
          </w:tcPr>
          <w:p w14:paraId="765442DE" w14:textId="77777777" w:rsidR="0054177C" w:rsidRPr="003D4ABF" w:rsidRDefault="0054177C" w:rsidP="008072AD">
            <w:pPr>
              <w:pStyle w:val="TAL"/>
            </w:pPr>
            <w:r w:rsidRPr="003D4ABF">
              <w:t>PLMN change</w:t>
            </w:r>
          </w:p>
        </w:tc>
        <w:tc>
          <w:tcPr>
            <w:tcW w:w="5513" w:type="dxa"/>
          </w:tcPr>
          <w:p w14:paraId="19964539" w14:textId="77777777" w:rsidR="0054177C" w:rsidRPr="003D4ABF" w:rsidRDefault="0054177C" w:rsidP="008072AD">
            <w:pPr>
              <w:pStyle w:val="TAL"/>
              <w:rPr>
                <w:rFonts w:eastAsia="宋体"/>
              </w:rPr>
            </w:pPr>
            <w:r w:rsidRPr="003D4ABF">
              <w:rPr>
                <w:rFonts w:eastAsia="宋体"/>
              </w:rPr>
              <w:t>The UE has moved to another operators' domain.</w:t>
            </w:r>
          </w:p>
        </w:tc>
        <w:tc>
          <w:tcPr>
            <w:tcW w:w="2055" w:type="dxa"/>
          </w:tcPr>
          <w:p w14:paraId="34EA57E0" w14:textId="77777777" w:rsidR="0054177C" w:rsidRPr="003D4ABF" w:rsidRDefault="0054177C" w:rsidP="008072AD">
            <w:pPr>
              <w:pStyle w:val="TAL"/>
            </w:pPr>
            <w:r w:rsidRPr="003D4ABF">
              <w:t>PCF (UE Policy</w:t>
            </w:r>
            <w:r>
              <w:t xml:space="preserve"> Association</w:t>
            </w:r>
            <w:r w:rsidRPr="003D4ABF">
              <w:t>)</w:t>
            </w:r>
          </w:p>
        </w:tc>
      </w:tr>
      <w:tr w:rsidR="0054177C" w:rsidRPr="003D4ABF" w14:paraId="7BB618A9" w14:textId="77777777" w:rsidTr="008072AD">
        <w:tc>
          <w:tcPr>
            <w:tcW w:w="2061" w:type="dxa"/>
          </w:tcPr>
          <w:p w14:paraId="553B6718" w14:textId="77777777" w:rsidR="0054177C" w:rsidRPr="003D4ABF" w:rsidRDefault="0054177C" w:rsidP="008072AD">
            <w:pPr>
              <w:pStyle w:val="TAL"/>
            </w:pPr>
            <w:r>
              <w:t>Slice replacement management</w:t>
            </w:r>
          </w:p>
        </w:tc>
        <w:tc>
          <w:tcPr>
            <w:tcW w:w="5513" w:type="dxa"/>
          </w:tcPr>
          <w:p w14:paraId="62EED70A" w14:textId="77777777" w:rsidR="0054177C" w:rsidRPr="003D4ABF" w:rsidRDefault="0054177C" w:rsidP="008072A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7FBC73DE"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9479812" w14:textId="77777777" w:rsidTr="008072AD">
        <w:tc>
          <w:tcPr>
            <w:tcW w:w="2061" w:type="dxa"/>
          </w:tcPr>
          <w:p w14:paraId="13DD05E8" w14:textId="77777777" w:rsidR="0054177C" w:rsidRPr="003D4ABF" w:rsidRDefault="0054177C" w:rsidP="008072AD">
            <w:pPr>
              <w:pStyle w:val="TAL"/>
            </w:pPr>
            <w:r w:rsidRPr="003D4ABF">
              <w:t>Connectivity state changes</w:t>
            </w:r>
          </w:p>
        </w:tc>
        <w:tc>
          <w:tcPr>
            <w:tcW w:w="5513" w:type="dxa"/>
          </w:tcPr>
          <w:p w14:paraId="21384829" w14:textId="77777777" w:rsidR="0054177C" w:rsidRPr="003D4ABF" w:rsidRDefault="0054177C" w:rsidP="008072AD">
            <w:pPr>
              <w:pStyle w:val="TAL"/>
              <w:rPr>
                <w:rFonts w:eastAsia="宋体"/>
              </w:rPr>
            </w:pPr>
            <w:r w:rsidRPr="003D4ABF">
              <w:rPr>
                <w:rFonts w:eastAsia="宋体"/>
              </w:rPr>
              <w:t>The connectivity state of UE is changed.</w:t>
            </w:r>
          </w:p>
        </w:tc>
        <w:tc>
          <w:tcPr>
            <w:tcW w:w="2055" w:type="dxa"/>
          </w:tcPr>
          <w:p w14:paraId="07350D30" w14:textId="77777777" w:rsidR="0054177C" w:rsidRPr="003D4ABF" w:rsidRDefault="0054177C" w:rsidP="008072AD">
            <w:pPr>
              <w:pStyle w:val="TAL"/>
            </w:pPr>
            <w:r w:rsidRPr="003D4ABF">
              <w:t>PCF (UE Policy</w:t>
            </w:r>
            <w:r>
              <w:t xml:space="preserve"> Association</w:t>
            </w:r>
            <w:r w:rsidRPr="003D4ABF">
              <w:t>)</w:t>
            </w:r>
          </w:p>
        </w:tc>
      </w:tr>
      <w:tr w:rsidR="0054177C" w:rsidRPr="003D4ABF" w14:paraId="3193C1F5" w14:textId="77777777" w:rsidTr="008072AD">
        <w:tc>
          <w:tcPr>
            <w:tcW w:w="2061" w:type="dxa"/>
          </w:tcPr>
          <w:p w14:paraId="6AA1B5C4" w14:textId="77777777" w:rsidR="0054177C" w:rsidRPr="003D4ABF" w:rsidRDefault="0054177C" w:rsidP="008072AD">
            <w:pPr>
              <w:pStyle w:val="TAL"/>
            </w:pPr>
            <w:r w:rsidRPr="003D4ABF">
              <w:t>NWDAF info change</w:t>
            </w:r>
          </w:p>
        </w:tc>
        <w:tc>
          <w:tcPr>
            <w:tcW w:w="5513" w:type="dxa"/>
          </w:tcPr>
          <w:p w14:paraId="58C70821" w14:textId="77777777" w:rsidR="0054177C" w:rsidRPr="003D4ABF" w:rsidRDefault="0054177C" w:rsidP="008072A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68FB15A"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15E805C" w14:textId="77777777" w:rsidTr="008072AD">
        <w:tc>
          <w:tcPr>
            <w:tcW w:w="2061" w:type="dxa"/>
          </w:tcPr>
          <w:p w14:paraId="0C849BF0" w14:textId="77777777" w:rsidR="0054177C" w:rsidRPr="003D4ABF" w:rsidRDefault="0054177C" w:rsidP="008072AD">
            <w:pPr>
              <w:pStyle w:val="TAL"/>
            </w:pPr>
            <w:r>
              <w:t>Satellite backhaul category change</w:t>
            </w:r>
          </w:p>
        </w:tc>
        <w:tc>
          <w:tcPr>
            <w:tcW w:w="5513" w:type="dxa"/>
          </w:tcPr>
          <w:p w14:paraId="565F080C" w14:textId="77777777" w:rsidR="0054177C" w:rsidRPr="003D4ABF" w:rsidRDefault="0054177C" w:rsidP="008072A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16C4A79A" w14:textId="77777777" w:rsidR="0054177C" w:rsidRPr="003D4ABF" w:rsidRDefault="0054177C" w:rsidP="008072AD">
            <w:pPr>
              <w:pStyle w:val="TAL"/>
            </w:pPr>
            <w:r w:rsidRPr="003D4ABF">
              <w:t>PCF (</w:t>
            </w:r>
            <w:r>
              <w:t xml:space="preserve">UE </w:t>
            </w:r>
            <w:r w:rsidRPr="003D4ABF">
              <w:t>Policy</w:t>
            </w:r>
            <w:r>
              <w:t xml:space="preserve"> Association</w:t>
            </w:r>
            <w:r w:rsidRPr="003D4ABF">
              <w:t>)</w:t>
            </w:r>
          </w:p>
        </w:tc>
      </w:tr>
      <w:tr w:rsidR="0054177C" w:rsidRPr="003D4ABF" w14:paraId="42D88760" w14:textId="77777777" w:rsidTr="008072AD">
        <w:tc>
          <w:tcPr>
            <w:tcW w:w="2061" w:type="dxa"/>
          </w:tcPr>
          <w:p w14:paraId="716F12D9" w14:textId="77777777" w:rsidR="0054177C" w:rsidRDefault="0054177C" w:rsidP="008072AD">
            <w:pPr>
              <w:pStyle w:val="TAL"/>
            </w:pPr>
            <w:r>
              <w:t>LBO Information change</w:t>
            </w:r>
          </w:p>
        </w:tc>
        <w:tc>
          <w:tcPr>
            <w:tcW w:w="5513" w:type="dxa"/>
          </w:tcPr>
          <w:p w14:paraId="4D330F55" w14:textId="77777777" w:rsidR="0054177C" w:rsidRDefault="0054177C" w:rsidP="008072AD">
            <w:pPr>
              <w:pStyle w:val="TAL"/>
              <w:rPr>
                <w:rFonts w:eastAsia="宋体"/>
              </w:rPr>
            </w:pPr>
            <w:r>
              <w:rPr>
                <w:rFonts w:eastAsia="宋体"/>
              </w:rPr>
              <w:t>LBO Information (i.e. DNN(s) and/or S-NSSAI(s) that are allowed for LBO in VPLMN in SMF Selection Data) has changed.</w:t>
            </w:r>
          </w:p>
        </w:tc>
        <w:tc>
          <w:tcPr>
            <w:tcW w:w="2055" w:type="dxa"/>
          </w:tcPr>
          <w:p w14:paraId="3AE01D80" w14:textId="77777777" w:rsidR="0054177C" w:rsidRPr="003D4ABF" w:rsidRDefault="0054177C" w:rsidP="008072AD">
            <w:pPr>
              <w:pStyle w:val="TAL"/>
            </w:pPr>
            <w:r w:rsidRPr="003D4ABF">
              <w:t>PCF (</w:t>
            </w:r>
            <w:r>
              <w:t xml:space="preserve">UE </w:t>
            </w:r>
            <w:r w:rsidRPr="003D4ABF">
              <w:t>Policy</w:t>
            </w:r>
            <w:r>
              <w:t xml:space="preserve"> Association</w:t>
            </w:r>
            <w:r w:rsidRPr="003D4ABF">
              <w:t>)</w:t>
            </w:r>
          </w:p>
        </w:tc>
      </w:tr>
    </w:tbl>
    <w:p w14:paraId="07CE397B" w14:textId="77777777" w:rsidR="0054177C" w:rsidRPr="003D4ABF" w:rsidRDefault="0054177C" w:rsidP="0054177C">
      <w:pPr>
        <w:pStyle w:val="FP"/>
      </w:pPr>
    </w:p>
    <w:p w14:paraId="0D7FE1BA" w14:textId="77777777" w:rsidR="0054177C" w:rsidRPr="003D4ABF" w:rsidRDefault="0054177C" w:rsidP="0054177C">
      <w:pPr>
        <w:pStyle w:val="TH"/>
      </w:pPr>
      <w:bookmarkStart w:id="36" w:name="_CRTable6_1_2_51a"/>
      <w:r>
        <w:lastRenderedPageBreak/>
        <w:t xml:space="preserve">Table </w:t>
      </w:r>
      <w:bookmarkEnd w:id="36"/>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4177C" w:rsidRPr="003D4ABF" w14:paraId="0D80D4F2" w14:textId="77777777" w:rsidTr="008072AD">
        <w:tc>
          <w:tcPr>
            <w:tcW w:w="2061" w:type="dxa"/>
          </w:tcPr>
          <w:p w14:paraId="7E035F54" w14:textId="77777777" w:rsidR="0054177C" w:rsidRPr="003D4ABF" w:rsidRDefault="0054177C" w:rsidP="008072AD">
            <w:pPr>
              <w:pStyle w:val="TAH"/>
            </w:pPr>
            <w:r w:rsidRPr="003D4ABF">
              <w:t>Policy Control Request Trigger</w:t>
            </w:r>
          </w:p>
        </w:tc>
        <w:tc>
          <w:tcPr>
            <w:tcW w:w="5513" w:type="dxa"/>
          </w:tcPr>
          <w:p w14:paraId="626D13A6" w14:textId="77777777" w:rsidR="0054177C" w:rsidRPr="003D4ABF" w:rsidRDefault="0054177C" w:rsidP="008072AD">
            <w:pPr>
              <w:pStyle w:val="TAH"/>
            </w:pPr>
            <w:r w:rsidRPr="003D4ABF">
              <w:t>Description</w:t>
            </w:r>
          </w:p>
        </w:tc>
        <w:tc>
          <w:tcPr>
            <w:tcW w:w="2055" w:type="dxa"/>
          </w:tcPr>
          <w:p w14:paraId="0D97A425" w14:textId="77777777" w:rsidR="0054177C" w:rsidRPr="003D4ABF" w:rsidRDefault="0054177C" w:rsidP="008072AD">
            <w:pPr>
              <w:pStyle w:val="TAH"/>
            </w:pPr>
            <w:r w:rsidRPr="003D4ABF">
              <w:t>Condition for reporting</w:t>
            </w:r>
          </w:p>
        </w:tc>
      </w:tr>
      <w:tr w:rsidR="0054177C" w:rsidRPr="003D4ABF" w14:paraId="7C13951A" w14:textId="77777777" w:rsidTr="008072AD">
        <w:tc>
          <w:tcPr>
            <w:tcW w:w="2061" w:type="dxa"/>
          </w:tcPr>
          <w:p w14:paraId="2275EF8E" w14:textId="77777777" w:rsidR="0054177C" w:rsidRDefault="0054177C" w:rsidP="008072AD">
            <w:pPr>
              <w:pStyle w:val="TAL"/>
            </w:pPr>
            <w:r>
              <w:t>Access Type change</w:t>
            </w:r>
          </w:p>
          <w:p w14:paraId="2173D170" w14:textId="77777777" w:rsidR="0054177C" w:rsidRDefault="0054177C" w:rsidP="008072AD">
            <w:pPr>
              <w:pStyle w:val="TAL"/>
            </w:pPr>
            <w:r>
              <w:t>(NOTE 1)</w:t>
            </w:r>
          </w:p>
          <w:p w14:paraId="733667A9" w14:textId="77777777" w:rsidR="0054177C" w:rsidRPr="003D4ABF" w:rsidRDefault="0054177C" w:rsidP="008072AD">
            <w:pPr>
              <w:pStyle w:val="TAL"/>
            </w:pPr>
            <w:r>
              <w:t>(NOTE 2)</w:t>
            </w:r>
          </w:p>
        </w:tc>
        <w:tc>
          <w:tcPr>
            <w:tcW w:w="5513" w:type="dxa"/>
          </w:tcPr>
          <w:p w14:paraId="0933C485" w14:textId="77777777" w:rsidR="0054177C" w:rsidRPr="003D4ABF" w:rsidRDefault="0054177C" w:rsidP="008072AD">
            <w:pPr>
              <w:pStyle w:val="TAL"/>
            </w:pPr>
            <w:r>
              <w:t>The Access Type or RAT Type or both Access Type and RAT Type changed, added, or removed.</w:t>
            </w:r>
          </w:p>
        </w:tc>
        <w:tc>
          <w:tcPr>
            <w:tcW w:w="2055" w:type="dxa"/>
          </w:tcPr>
          <w:p w14:paraId="2206DB30" w14:textId="77777777" w:rsidR="0054177C" w:rsidRPr="003D4ABF" w:rsidRDefault="0054177C" w:rsidP="008072AD">
            <w:pPr>
              <w:pStyle w:val="TAL"/>
            </w:pPr>
            <w:r>
              <w:t>PCF (AM Policy Association, UE Policy Association)</w:t>
            </w:r>
          </w:p>
        </w:tc>
      </w:tr>
      <w:tr w:rsidR="0054177C" w:rsidRPr="003D4ABF" w14:paraId="08B43119" w14:textId="77777777" w:rsidTr="008072AD">
        <w:tc>
          <w:tcPr>
            <w:tcW w:w="2061" w:type="dxa"/>
          </w:tcPr>
          <w:p w14:paraId="164C1064" w14:textId="77777777" w:rsidR="0054177C" w:rsidRDefault="0054177C" w:rsidP="008072AD">
            <w:pPr>
              <w:pStyle w:val="TAL"/>
            </w:pPr>
            <w:r>
              <w:t>UE-AMBR change</w:t>
            </w:r>
          </w:p>
        </w:tc>
        <w:tc>
          <w:tcPr>
            <w:tcW w:w="5513" w:type="dxa"/>
          </w:tcPr>
          <w:p w14:paraId="7F1D8F3C" w14:textId="77777777" w:rsidR="0054177C" w:rsidRDefault="0054177C" w:rsidP="008072AD">
            <w:pPr>
              <w:pStyle w:val="TAL"/>
            </w:pPr>
            <w:r>
              <w:t>The subscribed UE-AMBR has changed.</w:t>
            </w:r>
          </w:p>
        </w:tc>
        <w:tc>
          <w:tcPr>
            <w:tcW w:w="2055" w:type="dxa"/>
          </w:tcPr>
          <w:p w14:paraId="2C0CF8DE" w14:textId="77777777" w:rsidR="0054177C" w:rsidRDefault="0054177C" w:rsidP="008072AD">
            <w:pPr>
              <w:pStyle w:val="TAL"/>
            </w:pPr>
            <w:r>
              <w:t>PCF (AM Policy Association)</w:t>
            </w:r>
          </w:p>
        </w:tc>
      </w:tr>
      <w:tr w:rsidR="0054177C" w:rsidRPr="003D4ABF" w14:paraId="2644832F" w14:textId="77777777" w:rsidTr="008072AD">
        <w:tc>
          <w:tcPr>
            <w:tcW w:w="2061" w:type="dxa"/>
          </w:tcPr>
          <w:p w14:paraId="03CC3466" w14:textId="77777777" w:rsidR="0054177C" w:rsidRDefault="0054177C" w:rsidP="008072AD">
            <w:pPr>
              <w:pStyle w:val="TAL"/>
            </w:pPr>
            <w:r>
              <w:t>SMF selection management</w:t>
            </w:r>
          </w:p>
        </w:tc>
        <w:tc>
          <w:tcPr>
            <w:tcW w:w="5513" w:type="dxa"/>
          </w:tcPr>
          <w:p w14:paraId="4C02D5E4" w14:textId="77777777" w:rsidR="0054177C" w:rsidRDefault="0054177C" w:rsidP="008072AD">
            <w:pPr>
              <w:pStyle w:val="TAL"/>
            </w:pPr>
            <w:r>
              <w:t>UE request for an unsupported DNN or UE request for a DNN within the list of DNN candidates for replacement per S-NSSAI.</w:t>
            </w:r>
          </w:p>
        </w:tc>
        <w:tc>
          <w:tcPr>
            <w:tcW w:w="2055" w:type="dxa"/>
          </w:tcPr>
          <w:p w14:paraId="23D46572" w14:textId="77777777" w:rsidR="0054177C" w:rsidRDefault="0054177C" w:rsidP="008072AD">
            <w:pPr>
              <w:pStyle w:val="TAL"/>
            </w:pPr>
            <w:r>
              <w:t>PCF (AM Policy Association)</w:t>
            </w:r>
          </w:p>
        </w:tc>
      </w:tr>
      <w:tr w:rsidR="0054177C" w:rsidRPr="003D4ABF" w14:paraId="2FAEDF98" w14:textId="77777777" w:rsidTr="008072AD">
        <w:tc>
          <w:tcPr>
            <w:tcW w:w="2061" w:type="dxa"/>
          </w:tcPr>
          <w:p w14:paraId="2D696177" w14:textId="77777777" w:rsidR="0054177C" w:rsidRDefault="0054177C" w:rsidP="008072AD">
            <w:pPr>
              <w:pStyle w:val="TAL"/>
            </w:pPr>
            <w:r>
              <w:t>Configured NSSAI change</w:t>
            </w:r>
          </w:p>
        </w:tc>
        <w:tc>
          <w:tcPr>
            <w:tcW w:w="5513" w:type="dxa"/>
          </w:tcPr>
          <w:p w14:paraId="3ECCDF55" w14:textId="77777777" w:rsidR="0054177C" w:rsidRDefault="0054177C" w:rsidP="008072AD">
            <w:pPr>
              <w:pStyle w:val="TAL"/>
            </w:pPr>
            <w:r>
              <w:t>The Configured NSSAI has changed.</w:t>
            </w:r>
          </w:p>
        </w:tc>
        <w:tc>
          <w:tcPr>
            <w:tcW w:w="2055" w:type="dxa"/>
          </w:tcPr>
          <w:p w14:paraId="54A09632" w14:textId="77777777" w:rsidR="0054177C" w:rsidRDefault="0054177C" w:rsidP="008072AD">
            <w:pPr>
              <w:pStyle w:val="TAL"/>
            </w:pPr>
            <w:r>
              <w:t>PCF (UE Policy Association)</w:t>
            </w:r>
          </w:p>
        </w:tc>
      </w:tr>
      <w:tr w:rsidR="0054177C" w:rsidRPr="003D4ABF" w14:paraId="70C34B92" w14:textId="77777777" w:rsidTr="008072AD">
        <w:tc>
          <w:tcPr>
            <w:tcW w:w="9629" w:type="dxa"/>
            <w:gridSpan w:val="3"/>
          </w:tcPr>
          <w:p w14:paraId="62C4A57B" w14:textId="77777777" w:rsidR="0054177C" w:rsidRDefault="0054177C" w:rsidP="008072AD">
            <w:pPr>
              <w:pStyle w:val="TAN"/>
            </w:pPr>
            <w:r>
              <w:t>NOTE 1:</w:t>
            </w:r>
            <w:r>
              <w:tab/>
              <w:t>RAT Type change is applicable only for AM Policy.</w:t>
            </w:r>
          </w:p>
          <w:p w14:paraId="2D0D42AA" w14:textId="77777777" w:rsidR="0054177C" w:rsidRDefault="0054177C" w:rsidP="008072AD">
            <w:pPr>
              <w:pStyle w:val="TAN"/>
            </w:pPr>
            <w:r>
              <w:t>NOTE 2:</w:t>
            </w:r>
            <w:r>
              <w:tab/>
              <w:t>Corresponding triggers are defined for this PCRT at stage 3.</w:t>
            </w:r>
          </w:p>
        </w:tc>
      </w:tr>
    </w:tbl>
    <w:p w14:paraId="0F371BC0" w14:textId="77777777" w:rsidR="0054177C" w:rsidRPr="003D4ABF" w:rsidRDefault="0054177C" w:rsidP="0054177C">
      <w:pPr>
        <w:pStyle w:val="FP"/>
      </w:pPr>
    </w:p>
    <w:p w14:paraId="50304407" w14:textId="77777777" w:rsidR="0054177C" w:rsidRPr="003D4ABF" w:rsidRDefault="0054177C" w:rsidP="0054177C">
      <w:pPr>
        <w:pStyle w:val="TH"/>
      </w:pPr>
      <w:bookmarkStart w:id="37" w:name="_CRTable6_1_2_52"/>
      <w:r>
        <w:t xml:space="preserve">Table </w:t>
      </w:r>
      <w:bookmarkEnd w:id="3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4177C" w:rsidRPr="003D4ABF" w14:paraId="25DF7F63" w14:textId="77777777" w:rsidTr="008072AD">
        <w:tc>
          <w:tcPr>
            <w:tcW w:w="2062" w:type="dxa"/>
          </w:tcPr>
          <w:p w14:paraId="66AEB1FB" w14:textId="77777777" w:rsidR="0054177C" w:rsidRPr="003D4ABF" w:rsidRDefault="0054177C" w:rsidP="008072AD">
            <w:pPr>
              <w:pStyle w:val="TAH"/>
            </w:pPr>
            <w:r w:rsidRPr="003D4ABF">
              <w:t>Policy Control Request Trigger</w:t>
            </w:r>
          </w:p>
        </w:tc>
        <w:tc>
          <w:tcPr>
            <w:tcW w:w="5514" w:type="dxa"/>
          </w:tcPr>
          <w:p w14:paraId="56EEEA89" w14:textId="77777777" w:rsidR="0054177C" w:rsidRPr="003D4ABF" w:rsidRDefault="0054177C" w:rsidP="008072AD">
            <w:pPr>
              <w:pStyle w:val="TAH"/>
            </w:pPr>
            <w:r w:rsidRPr="003D4ABF">
              <w:t>Description</w:t>
            </w:r>
          </w:p>
        </w:tc>
        <w:tc>
          <w:tcPr>
            <w:tcW w:w="2055" w:type="dxa"/>
          </w:tcPr>
          <w:p w14:paraId="26A86961" w14:textId="77777777" w:rsidR="0054177C" w:rsidRPr="003D4ABF" w:rsidRDefault="0054177C" w:rsidP="008072AD">
            <w:pPr>
              <w:pStyle w:val="TAH"/>
            </w:pPr>
            <w:r w:rsidRPr="003D4ABF">
              <w:t>Condition for reporting</w:t>
            </w:r>
          </w:p>
        </w:tc>
      </w:tr>
      <w:tr w:rsidR="0054177C" w:rsidRPr="003D4ABF" w14:paraId="6730DC38" w14:textId="77777777" w:rsidTr="008072AD">
        <w:tc>
          <w:tcPr>
            <w:tcW w:w="2062" w:type="dxa"/>
          </w:tcPr>
          <w:p w14:paraId="0A26C7F1" w14:textId="77777777" w:rsidR="0054177C" w:rsidRPr="003D4ABF" w:rsidRDefault="0054177C" w:rsidP="008072AD">
            <w:pPr>
              <w:pStyle w:val="TAL"/>
            </w:pPr>
            <w:r>
              <w:t>wrong non-3GPP access</w:t>
            </w:r>
          </w:p>
        </w:tc>
        <w:tc>
          <w:tcPr>
            <w:tcW w:w="5514" w:type="dxa"/>
          </w:tcPr>
          <w:p w14:paraId="0CD12D43" w14:textId="77777777" w:rsidR="0054177C" w:rsidRPr="003D4ABF" w:rsidRDefault="0054177C" w:rsidP="008072AD">
            <w:pPr>
              <w:pStyle w:val="TAL"/>
            </w:pPr>
            <w:r>
              <w:t>UE has connected to a wrong non-3GPP access that does not match its subscribed S-NSSAI(s).</w:t>
            </w:r>
          </w:p>
        </w:tc>
        <w:tc>
          <w:tcPr>
            <w:tcW w:w="2055" w:type="dxa"/>
          </w:tcPr>
          <w:p w14:paraId="4FC22C78" w14:textId="77777777" w:rsidR="0054177C" w:rsidRPr="003D4ABF" w:rsidRDefault="0054177C" w:rsidP="008072AD">
            <w:pPr>
              <w:pStyle w:val="TAL"/>
            </w:pPr>
            <w:r>
              <w:t>Always report</w:t>
            </w:r>
          </w:p>
        </w:tc>
      </w:tr>
    </w:tbl>
    <w:p w14:paraId="587D4E5F" w14:textId="77777777" w:rsidR="0054177C" w:rsidRDefault="0054177C" w:rsidP="0054177C">
      <w:pPr>
        <w:pStyle w:val="FP"/>
      </w:pPr>
    </w:p>
    <w:p w14:paraId="5A348048" w14:textId="77777777" w:rsidR="0054177C" w:rsidRPr="003D4ABF" w:rsidRDefault="0054177C" w:rsidP="0054177C">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2B2A27F8" w14:textId="77777777" w:rsidR="0054177C" w:rsidRPr="003D4ABF" w:rsidRDefault="0054177C" w:rsidP="0054177C">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B4C1875" w14:textId="77777777" w:rsidR="0054177C" w:rsidRPr="003D4ABF" w:rsidRDefault="0054177C" w:rsidP="0054177C">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152FF4C" w14:textId="77777777" w:rsidR="0054177C" w:rsidRPr="003D4ABF" w:rsidRDefault="0054177C" w:rsidP="0054177C">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443EC32" w14:textId="754B6B83" w:rsidR="00526740" w:rsidRPr="003D4ABF" w:rsidRDefault="00526740" w:rsidP="00526740">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w:t>
      </w:r>
      <w:ins w:id="38" w:author="ZTE1" w:date="2025-09-30T16:27:00Z">
        <w:r w:rsidR="00F67265">
          <w:rPr>
            <w:lang w:eastAsia="zh-CN"/>
          </w:rPr>
          <w:t xml:space="preserve">and/or </w:t>
        </w:r>
        <w:r w:rsidR="00F67265">
          <w:t xml:space="preserve">S-NSSAI availability information (see clause 6.5) </w:t>
        </w:r>
      </w:ins>
      <w:r w:rsidRPr="003D4ABF">
        <w:rPr>
          <w:lang w:eastAsia="zh-CN"/>
        </w:rPr>
        <w:t>in the AMF based on the Allowed NSSAI</w:t>
      </w:r>
      <w:r w:rsidRPr="003D4ABF">
        <w:rPr>
          <w:rFonts w:eastAsia="宋体"/>
        </w:rPr>
        <w:t>.</w:t>
      </w:r>
    </w:p>
    <w:p w14:paraId="5CC8FDAC" w14:textId="77777777" w:rsidR="00526740" w:rsidRPr="003D4ABF" w:rsidRDefault="00526740" w:rsidP="00526740">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5B8A293" w14:textId="6932FCB7" w:rsidR="00526740" w:rsidRDefault="00526740" w:rsidP="00526740">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w:t>
      </w:r>
      <w:ins w:id="39" w:author="ZTE1" w:date="2025-09-30T16:28:00Z">
        <w:r w:rsidR="00F67265">
          <w:rPr>
            <w:lang w:eastAsia="zh-CN"/>
          </w:rPr>
          <w:t xml:space="preserve">and/or </w:t>
        </w:r>
        <w:r w:rsidR="00F67265">
          <w:t xml:space="preserve">S-NSSAI availability information (see clause 6.5) </w:t>
        </w:r>
      </w:ins>
      <w:r>
        <w:rPr>
          <w:lang w:eastAsia="zh-CN"/>
        </w:rPr>
        <w:t>in the AMF based on the Partially Allowed NSSAI.</w:t>
      </w:r>
    </w:p>
    <w:p w14:paraId="3155EDD8" w14:textId="77777777" w:rsidR="0054177C" w:rsidRDefault="0054177C" w:rsidP="0054177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89252BB" w14:textId="77777777" w:rsidR="0054177C" w:rsidRDefault="0054177C" w:rsidP="0054177C">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07CB2EA" w14:textId="77777777" w:rsidR="0054177C" w:rsidRDefault="0054177C" w:rsidP="0054177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E892D3" w14:textId="77777777" w:rsidR="0054177C" w:rsidRDefault="0054177C" w:rsidP="0054177C">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7557E00" w14:textId="77777777" w:rsidR="0054177C" w:rsidRPr="003D4ABF" w:rsidRDefault="0054177C" w:rsidP="0054177C">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5CF7534" w14:textId="77777777" w:rsidR="0054177C" w:rsidRPr="003D4ABF" w:rsidRDefault="0054177C" w:rsidP="0054177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2D0365D" w14:textId="77777777" w:rsidR="0054177C" w:rsidRPr="003D4ABF" w:rsidRDefault="0054177C" w:rsidP="0054177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78C26BF8" w14:textId="77777777" w:rsidR="0054177C" w:rsidRPr="003D4ABF" w:rsidRDefault="0054177C" w:rsidP="0054177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5B4EF4C" w14:textId="77777777" w:rsidR="0054177C" w:rsidRPr="003D4ABF" w:rsidRDefault="0054177C" w:rsidP="0054177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94D0729" w14:textId="77777777" w:rsidR="0054177C" w:rsidRDefault="0054177C" w:rsidP="0054177C">
      <w:pPr>
        <w:rPr>
          <w:lang w:eastAsia="zh-CN"/>
        </w:rPr>
      </w:pPr>
      <w:r>
        <w:rPr>
          <w:lang w:eastAsia="zh-CN"/>
        </w:rPr>
        <w:t>If the slice replacement management trigger is set, the AMF shall contact the PCF:</w:t>
      </w:r>
    </w:p>
    <w:p w14:paraId="3B186D7C" w14:textId="77777777" w:rsidR="0054177C" w:rsidRDefault="0054177C" w:rsidP="0054177C">
      <w:pPr>
        <w:pStyle w:val="B10"/>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332D13BA" w14:textId="77777777" w:rsidR="0054177C" w:rsidRDefault="0054177C" w:rsidP="0054177C">
      <w:pPr>
        <w:pStyle w:val="B10"/>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635A8CB4" w14:textId="77777777" w:rsidR="0054177C" w:rsidRDefault="0054177C" w:rsidP="0054177C">
      <w:pPr>
        <w:pStyle w:val="NO"/>
        <w:rPr>
          <w:lang w:eastAsia="zh-CN"/>
        </w:rPr>
      </w:pPr>
      <w:r>
        <w:rPr>
          <w:lang w:eastAsia="zh-CN"/>
        </w:rPr>
        <w:t>NOTE 2:</w:t>
      </w:r>
      <w:r>
        <w:rPr>
          <w:lang w:eastAsia="zh-CN"/>
        </w:rPr>
        <w:tab/>
        <w:t>The Alternative S-NSSAI does not have to be a Subscribed S-NSSAIs.</w:t>
      </w:r>
    </w:p>
    <w:p w14:paraId="23D4AFD5" w14:textId="77777777" w:rsidR="0054177C" w:rsidRDefault="0054177C" w:rsidP="0054177C">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16A3B12" w14:textId="77777777" w:rsidR="0054177C" w:rsidRPr="003D4ABF" w:rsidRDefault="0054177C" w:rsidP="0054177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3690053" w14:textId="77777777" w:rsidR="0054177C" w:rsidRPr="003D4ABF" w:rsidRDefault="0054177C" w:rsidP="0054177C">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E3E415F" w14:textId="77777777" w:rsidR="0054177C" w:rsidRDefault="0054177C" w:rsidP="0054177C">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55ED5D2" w14:textId="77777777" w:rsidR="0054177C" w:rsidRDefault="0054177C" w:rsidP="0054177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23D99F5" w14:textId="77777777" w:rsidR="0054177C" w:rsidRDefault="0054177C" w:rsidP="0054177C">
      <w:r>
        <w:t>If the LBO Information change is armed, the AMF shall report the LBO Information (i.e. DNN(s) and/or S-NSSAI(s) that are allowed in VPLMN for LBO roaming in SMF Selection Data) to the PCF when there is change in the LBO Information.</w:t>
      </w:r>
    </w:p>
    <w:p w14:paraId="6047F61D" w14:textId="77777777" w:rsidR="0054177C" w:rsidRDefault="0054177C" w:rsidP="0054177C">
      <w:r>
        <w:t>If the Access Type change trigger is met, the AMF reports the changed, the added or the removed Access Type and/or the changed RAT Type to the PCF.</w:t>
      </w:r>
    </w:p>
    <w:p w14:paraId="2187AC7C" w14:textId="670E7972" w:rsidR="00526740" w:rsidRPr="0054177C" w:rsidRDefault="00526740" w:rsidP="00526740"/>
    <w:bookmarkEnd w:id="32"/>
    <w:bookmarkEnd w:id="33"/>
    <w:p w14:paraId="3A085C58" w14:textId="6D08366B" w:rsidR="00147A50" w:rsidRPr="009E2F14" w:rsidRDefault="00147A50" w:rsidP="00147A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2E4A446D" w14:textId="77777777" w:rsidR="00526740" w:rsidRPr="0054177C" w:rsidRDefault="00526740" w:rsidP="00526740">
      <w:pPr>
        <w:pStyle w:val="30"/>
        <w:rPr>
          <w:color w:val="BFBFBF" w:themeColor="background1" w:themeShade="BF"/>
        </w:rPr>
      </w:pPr>
      <w:bookmarkStart w:id="40" w:name="_Toc209604940"/>
      <w:r w:rsidRPr="0054177C">
        <w:rPr>
          <w:color w:val="BFBFBF" w:themeColor="background1" w:themeShade="BF"/>
        </w:rPr>
        <w:t>6.1.2</w:t>
      </w:r>
      <w:r w:rsidRPr="0054177C">
        <w:rPr>
          <w:color w:val="BFBFBF" w:themeColor="background1" w:themeShade="BF"/>
        </w:rPr>
        <w:tab/>
        <w:t>Non-session management related policy control</w:t>
      </w:r>
      <w:bookmarkEnd w:id="40"/>
    </w:p>
    <w:p w14:paraId="533C9842" w14:textId="77777777" w:rsidR="00300313" w:rsidRPr="003D4ABF" w:rsidRDefault="00300313" w:rsidP="00300313">
      <w:pPr>
        <w:pStyle w:val="40"/>
      </w:pPr>
      <w:bookmarkStart w:id="41" w:name="_CR6_1_2_1"/>
      <w:bookmarkStart w:id="42" w:name="_Toc201216367"/>
      <w:bookmarkStart w:id="43" w:name="_Toc209604942"/>
      <w:bookmarkEnd w:id="41"/>
      <w:r w:rsidRPr="003D4ABF">
        <w:t>6.1.2.1</w:t>
      </w:r>
      <w:r w:rsidRPr="003D4ABF">
        <w:tab/>
        <w:t>Access and mobility related policy control</w:t>
      </w:r>
      <w:bookmarkEnd w:id="42"/>
    </w:p>
    <w:p w14:paraId="56AA08EC" w14:textId="77777777" w:rsidR="00300313" w:rsidRPr="003D4ABF" w:rsidRDefault="00300313" w:rsidP="0030031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5425239E" w14:textId="77777777" w:rsidR="00300313" w:rsidRPr="003D4ABF" w:rsidRDefault="00300313" w:rsidP="0030031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FD45518" w14:textId="77777777" w:rsidR="00300313" w:rsidRPr="003D4ABF" w:rsidRDefault="00300313" w:rsidP="0030031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FD13462" w14:textId="77777777" w:rsidR="00300313" w:rsidRPr="003D4ABF" w:rsidRDefault="00300313" w:rsidP="0030031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7D39C6C" w14:textId="77777777" w:rsidR="00300313" w:rsidRPr="003D4ABF" w:rsidRDefault="00300313" w:rsidP="00300313">
      <w:r w:rsidRPr="003D4ABF">
        <w:t>The service area restrictions consist of a list of allowed TAI(s) or a list of non-allowed TAI(s) and optionally the maximum number of allowed TAIs.</w:t>
      </w:r>
    </w:p>
    <w:p w14:paraId="2C24A8C9" w14:textId="77777777" w:rsidR="00300313" w:rsidRPr="003D4ABF" w:rsidRDefault="00300313" w:rsidP="0030031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56C00C9" w14:textId="77777777" w:rsidR="00300313" w:rsidRPr="003D4ABF" w:rsidRDefault="00300313" w:rsidP="00300313">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B66E9B9" w14:textId="77777777" w:rsidR="00300313" w:rsidRDefault="00300313" w:rsidP="00300313">
      <w:r>
        <w:t>The determination of the RFSP Index value requires to configure the PCF with the mapping of RAT Type and/or Frequency value to the RFSP Index that will be sent to RAN.</w:t>
      </w:r>
    </w:p>
    <w:p w14:paraId="66213BB7" w14:textId="77777777" w:rsidR="00300313" w:rsidRDefault="00300313" w:rsidP="00300313">
      <w:r>
        <w:lastRenderedPageBreak/>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23FCCFB2" w14:textId="77777777" w:rsidR="00300313" w:rsidRPr="003D4ABF" w:rsidRDefault="00300313" w:rsidP="0030031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4B8AEF0" w14:textId="77777777" w:rsidR="00300313" w:rsidRDefault="00300313" w:rsidP="00300313">
      <w:r>
        <w:t>Operator policies in the PCF may determine that the access and mobility related policy information (e.g. RFSP index value or service area restrictions) can change based on the Spending Limits information from CHF as defined in clause 6.1.1.4.</w:t>
      </w:r>
    </w:p>
    <w:p w14:paraId="2C1C0DC6" w14:textId="77777777" w:rsidR="00300313" w:rsidRPr="003D4ABF" w:rsidRDefault="00300313" w:rsidP="0030031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B491D93" w14:textId="77777777" w:rsidR="00300313" w:rsidRPr="003D4ABF" w:rsidRDefault="00300313" w:rsidP="00300313">
      <w:pPr>
        <w:pStyle w:val="NO"/>
      </w:pPr>
      <w:r w:rsidRPr="003D4ABF">
        <w:t>NOTE 2:</w:t>
      </w:r>
      <w:r w:rsidRPr="003D4ABF">
        <w:tab/>
        <w:t>The enforcement of the RFSP Index is performed in the RAN.</w:t>
      </w:r>
    </w:p>
    <w:p w14:paraId="4F007687" w14:textId="77777777" w:rsidR="00300313" w:rsidRPr="003D4ABF" w:rsidRDefault="00300313" w:rsidP="00300313">
      <w:r w:rsidRPr="003D4ABF">
        <w:t>Upon change of AMF, the source AMF informs the PCF that the UE context was removed in the AMF in the case of inter-PLMN mobility.</w:t>
      </w:r>
    </w:p>
    <w:p w14:paraId="5FD008FC" w14:textId="77777777" w:rsidR="00300313" w:rsidRPr="003D4ABF" w:rsidRDefault="00300313" w:rsidP="0030031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AF5939F" w14:textId="77777777" w:rsidR="00300313" w:rsidRPr="003D4ABF" w:rsidRDefault="00300313" w:rsidP="0030031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A2D2011" w14:textId="77777777" w:rsidR="00300313" w:rsidRPr="003D4ABF" w:rsidRDefault="00300313" w:rsidP="0030031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33F5D5" w14:textId="77777777" w:rsidR="00300313" w:rsidRDefault="00300313" w:rsidP="0030031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46AB510" w14:textId="369967D9" w:rsidR="00300313" w:rsidRDefault="00300313" w:rsidP="00300313">
      <w:r>
        <w:t xml:space="preserve">If the AMF has indicated support of the Network Slice Replacement for the UE and the PCF detects the change in the availability of the S-NSSAI in the Allowed NSSAI </w:t>
      </w:r>
      <w:ins w:id="44" w:author="ZTE1" w:date="2025-09-29T18:45:00Z">
        <w:r>
          <w:t>or</w:t>
        </w:r>
      </w:ins>
      <w:ins w:id="45" w:author="ZTE1" w:date="2025-09-29T18:44:00Z">
        <w:r>
          <w:t xml:space="preserve"> Partial</w:t>
        </w:r>
      </w:ins>
      <w:ins w:id="46" w:author="ZTE1" w:date="2025-09-30T16:25:00Z">
        <w:r>
          <w:t>ly</w:t>
        </w:r>
      </w:ins>
      <w:ins w:id="47" w:author="ZTE1" w:date="2025-09-29T18:44:00Z">
        <w:r>
          <w:t xml:space="preserve"> Allowed NSSAI</w:t>
        </w:r>
      </w:ins>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CB0E1A2" w14:textId="77777777" w:rsidR="00300313" w:rsidRPr="003D4ABF" w:rsidRDefault="00300313" w:rsidP="0030031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w:t>
      </w:r>
      <w:r w:rsidRPr="003D4ABF">
        <w:lastRenderedPageBreak/>
        <w:t>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8CCCDE2" w14:textId="77777777" w:rsidR="00300313" w:rsidRDefault="00300313" w:rsidP="0030031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4031C44" w14:textId="77777777" w:rsidR="00300313" w:rsidRPr="003D4ABF" w:rsidRDefault="00300313" w:rsidP="0030031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66002EC" w14:textId="77777777" w:rsidR="00300313" w:rsidRDefault="00300313" w:rsidP="00300313">
      <w:pPr>
        <w:pStyle w:val="B10"/>
      </w:pPr>
      <w:r>
        <w:t>-</w:t>
      </w:r>
      <w:r>
        <w:tab/>
        <w:t>If the PCF for the UE determines that the access and mobility related policy information can change at the start and stop of an application traffic detection, the following applies:</w:t>
      </w:r>
    </w:p>
    <w:p w14:paraId="2C5CBD46" w14:textId="77777777" w:rsidR="00300313" w:rsidRDefault="00300313" w:rsidP="00300313">
      <w:pPr>
        <w:pStyle w:val="B2"/>
      </w:pPr>
      <w:r w:rsidRPr="003D4ABF">
        <w:t>-</w:t>
      </w:r>
      <w:r w:rsidRPr="003D4ABF">
        <w:tab/>
        <w:t xml:space="preserve">The PCF for the UE may subscribe to be notified </w:t>
      </w:r>
      <w:r>
        <w:t>when a PCF for the PDU Session is serving a DNN and S-NSSAI for a SUPI, this is achieved by either</w:t>
      </w:r>
    </w:p>
    <w:p w14:paraId="7CD60057" w14:textId="77777777" w:rsidR="00300313" w:rsidRDefault="00300313" w:rsidP="00300313">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38D8089C" w14:textId="77777777" w:rsidR="00300313" w:rsidRPr="003D4ABF" w:rsidRDefault="00300313" w:rsidP="00300313">
      <w:pPr>
        <w:pStyle w:val="B3"/>
      </w:pPr>
      <w:r>
        <w:t>-</w:t>
      </w:r>
      <w:r>
        <w:tab/>
      </w:r>
      <w:r w:rsidRPr="003D4ABF">
        <w:t xml:space="preserve">the PCF for the PDU Session of this UE is to request the AMF to send to the PCF for the PDU Session of the DNN, S-NSSAI, via SMF, the </w:t>
      </w:r>
      <w:r>
        <w:t>PCF binding information (i.e. address(</w:t>
      </w:r>
      <w:proofErr w:type="spellStart"/>
      <w:r>
        <w:t>es</w:t>
      </w:r>
      <w:proofErr w:type="spellEnd"/>
      <w:r>
        <w:t>)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52CF1E04" w14:textId="77777777" w:rsidR="00300313" w:rsidRDefault="00300313" w:rsidP="00300313">
      <w:pPr>
        <w:pStyle w:val="B2"/>
      </w:pPr>
      <w:r>
        <w:tab/>
        <w:t>In both cases above, the DNN, S-NSSAI is either provided by the AF or locally configured in the PCF for certain Application Identifier(s).</w:t>
      </w:r>
    </w:p>
    <w:p w14:paraId="6EBF5505" w14:textId="77777777" w:rsidR="00300313" w:rsidRPr="003D4ABF" w:rsidRDefault="00300313" w:rsidP="00300313">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3D2D8B4A" w14:textId="77777777" w:rsidR="00300313" w:rsidRPr="003D4ABF" w:rsidRDefault="00300313" w:rsidP="0030031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7457412" w14:textId="77777777" w:rsidR="00300313" w:rsidRPr="003D4ABF" w:rsidRDefault="00300313" w:rsidP="0030031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E829660" w14:textId="77777777" w:rsidR="00300313" w:rsidRDefault="00300313" w:rsidP="00300313">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2CFD7C9" w14:textId="77777777" w:rsidR="00300313" w:rsidRPr="003D4ABF" w:rsidRDefault="00300313" w:rsidP="00300313">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4"/>
    <w:bookmarkEnd w:id="43"/>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17623" w14:textId="77777777" w:rsidR="00840214" w:rsidRDefault="00840214">
      <w:r>
        <w:separator/>
      </w:r>
    </w:p>
  </w:endnote>
  <w:endnote w:type="continuationSeparator" w:id="0">
    <w:p w14:paraId="7E736E21" w14:textId="77777777" w:rsidR="00840214" w:rsidRDefault="0084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BDDFA" w14:textId="77777777" w:rsidR="00840214" w:rsidRDefault="00840214">
      <w:r>
        <w:separator/>
      </w:r>
    </w:p>
  </w:footnote>
  <w:footnote w:type="continuationSeparator" w:id="0">
    <w:p w14:paraId="30036EAC" w14:textId="77777777" w:rsidR="00840214" w:rsidRDefault="00840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DD2"/>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0313"/>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3E5F"/>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740"/>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177C"/>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3E4"/>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0C4"/>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2279"/>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21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210"/>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3BE3"/>
    <w:rsid w:val="00A1462D"/>
    <w:rsid w:val="00A1505D"/>
    <w:rsid w:val="00A15E9D"/>
    <w:rsid w:val="00A20BC7"/>
    <w:rsid w:val="00A22617"/>
    <w:rsid w:val="00A22763"/>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1BA7"/>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1EEB"/>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32B"/>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37FAE"/>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265"/>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242"/>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61F1"/>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15C64-AC0E-461E-82C7-2EA82913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4291</Words>
  <Characters>24461</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8</cp:revision>
  <cp:lastPrinted>1900-01-01T06:00:00Z</cp:lastPrinted>
  <dcterms:created xsi:type="dcterms:W3CDTF">2025-09-30T08:37:00Z</dcterms:created>
  <dcterms:modified xsi:type="dcterms:W3CDTF">2025-10-03T04:27:00Z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